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5295379" w14:textId="7358E7D0" w:rsidR="00BA54F8" w:rsidRDefault="005F2175">
      <w:pPr>
        <w:rPr>
          <w:rFonts w:ascii="Karla" w:eastAsiaTheme="majorEastAsia" w:hAnsi="Karla" w:cstheme="majorBidi"/>
          <w:b/>
          <w:bCs/>
          <w:color w:val="2F9697"/>
          <w:spacing w:val="-10"/>
          <w:kern w:val="28"/>
          <w:sz w:val="48"/>
          <w:szCs w:val="48"/>
        </w:rPr>
      </w:pPr>
      <w:r>
        <w:drawing>
          <wp:anchor distT="0" distB="0" distL="114300" distR="114300" simplePos="0" relativeHeight="251680768" behindDoc="1" locked="0" layoutInCell="1" allowOverlap="1" wp14:anchorId="4006E7BA" wp14:editId="6906EA0E">
            <wp:simplePos x="0" y="0"/>
            <wp:positionH relativeFrom="page">
              <wp:posOffset>-5473192</wp:posOffset>
            </wp:positionH>
            <wp:positionV relativeFrom="paragraph">
              <wp:posOffset>-731901</wp:posOffset>
            </wp:positionV>
            <wp:extent cx="15898368" cy="10610682"/>
            <wp:effectExtent l="0" t="0" r="8890" b="635"/>
            <wp:wrapNone/>
            <wp:docPr id="708924218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98368" cy="106106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drawing>
          <wp:anchor distT="0" distB="0" distL="114300" distR="114300" simplePos="0" relativeHeight="251679744" behindDoc="0" locked="0" layoutInCell="1" allowOverlap="1" wp14:anchorId="6583E4A6" wp14:editId="25F57092">
            <wp:simplePos x="0" y="0"/>
            <wp:positionH relativeFrom="page">
              <wp:posOffset>25400</wp:posOffset>
            </wp:positionH>
            <wp:positionV relativeFrom="paragraph">
              <wp:posOffset>-900557</wp:posOffset>
            </wp:positionV>
            <wp:extent cx="7555230" cy="164465"/>
            <wp:effectExtent l="0" t="0" r="7620" b="6985"/>
            <wp:wrapNone/>
            <wp:docPr id="756163935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824970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5230" cy="164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7402A7" w14:textId="3A397770" w:rsidR="004B79D6" w:rsidRDefault="004B79D6" w:rsidP="003D2D35">
      <w:pPr>
        <w:pStyle w:val="Titel"/>
        <w:rPr>
          <w:rFonts w:ascii="Karla" w:hAnsi="Karla"/>
          <w:b/>
          <w:bCs/>
          <w:color w:val="2F9697"/>
          <w:sz w:val="48"/>
          <w:szCs w:val="48"/>
        </w:rPr>
      </w:pPr>
    </w:p>
    <w:p w14:paraId="26969544" w14:textId="1FD40EB3" w:rsidR="004B79D6" w:rsidRDefault="009A1127">
      <w:pPr>
        <w:rPr>
          <w:rFonts w:ascii="Karla" w:eastAsiaTheme="majorEastAsia" w:hAnsi="Karla" w:cstheme="majorBidi"/>
          <w:b/>
          <w:bCs/>
          <w:color w:val="2F9697"/>
          <w:spacing w:val="-10"/>
          <w:kern w:val="28"/>
          <w:sz w:val="48"/>
          <w:szCs w:val="48"/>
        </w:rPr>
      </w:pPr>
      <w:r>
        <w:drawing>
          <wp:anchor distT="0" distB="0" distL="114300" distR="114300" simplePos="0" relativeHeight="251673600" behindDoc="0" locked="0" layoutInCell="1" allowOverlap="1" wp14:anchorId="4A5AFE09" wp14:editId="1C303783">
            <wp:simplePos x="0" y="0"/>
            <wp:positionH relativeFrom="page">
              <wp:posOffset>5080</wp:posOffset>
            </wp:positionH>
            <wp:positionV relativeFrom="paragraph">
              <wp:posOffset>8766937</wp:posOffset>
            </wp:positionV>
            <wp:extent cx="7555832" cy="164794"/>
            <wp:effectExtent l="0" t="0" r="0" b="6985"/>
            <wp:wrapNone/>
            <wp:docPr id="862211639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824970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5832" cy="1647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F2175">
        <w:rPr>
          <w:rFonts w:ascii="Karla" w:hAnsi="Karla"/>
        </w:rPr>
        <w:drawing>
          <wp:anchor distT="0" distB="0" distL="114300" distR="114300" simplePos="0" relativeHeight="251670528" behindDoc="0" locked="0" layoutInCell="1" allowOverlap="1" wp14:anchorId="1BA35A45" wp14:editId="64CAC30F">
            <wp:simplePos x="0" y="0"/>
            <wp:positionH relativeFrom="column">
              <wp:posOffset>561473</wp:posOffset>
            </wp:positionH>
            <wp:positionV relativeFrom="paragraph">
              <wp:posOffset>5819474</wp:posOffset>
            </wp:positionV>
            <wp:extent cx="4439654" cy="866274"/>
            <wp:effectExtent l="0" t="0" r="0" b="0"/>
            <wp:wrapNone/>
            <wp:docPr id="1577091813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7091813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9654" cy="8662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B79D6">
        <w:drawing>
          <wp:anchor distT="0" distB="0" distL="114300" distR="114300" simplePos="0" relativeHeight="251669504" behindDoc="0" locked="0" layoutInCell="1" allowOverlap="1" wp14:anchorId="51AA06EA" wp14:editId="02D83181">
            <wp:simplePos x="0" y="0"/>
            <wp:positionH relativeFrom="margin">
              <wp:align>center</wp:align>
            </wp:positionH>
            <wp:positionV relativeFrom="paragraph">
              <wp:posOffset>1953327</wp:posOffset>
            </wp:positionV>
            <wp:extent cx="3815730" cy="3609474"/>
            <wp:effectExtent l="0" t="0" r="0" b="0"/>
            <wp:wrapNone/>
            <wp:docPr id="953829188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3829188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5730" cy="36094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79D6">
        <w:rPr>
          <w:rFonts w:ascii="Karla" w:hAnsi="Karla"/>
          <w:b/>
          <w:bCs/>
          <w:color w:val="2F9697"/>
          <w:sz w:val="48"/>
          <w:szCs w:val="48"/>
        </w:rPr>
        <w:br w:type="page"/>
      </w:r>
    </w:p>
    <w:p w14:paraId="79E907F3" w14:textId="77777777" w:rsidR="00D40AEC" w:rsidRDefault="00083855" w:rsidP="003D2D35">
      <w:pPr>
        <w:pStyle w:val="Titel"/>
        <w:rPr>
          <w:rFonts w:ascii="Karla" w:hAnsi="Karla"/>
          <w:b/>
          <w:bCs/>
          <w:color w:val="2F9697"/>
          <w:sz w:val="48"/>
          <w:szCs w:val="48"/>
        </w:rPr>
      </w:pPr>
      <w: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EFC3F5" wp14:editId="1B3D5A49">
                <wp:simplePos x="0" y="0"/>
                <wp:positionH relativeFrom="margin">
                  <wp:posOffset>-184150</wp:posOffset>
                </wp:positionH>
                <wp:positionV relativeFrom="paragraph">
                  <wp:posOffset>-438150</wp:posOffset>
                </wp:positionV>
                <wp:extent cx="6104890" cy="8766175"/>
                <wp:effectExtent l="0" t="0" r="0" b="0"/>
                <wp:wrapNone/>
                <wp:docPr id="835227942" name="Tekstva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04890" cy="8766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F86C62" w14:textId="59FD648A" w:rsidR="007E29B7" w:rsidRPr="005F2175" w:rsidRDefault="007B3C76" w:rsidP="003D2D35">
                            <w:pPr>
                              <w:rPr>
                                <w:rFonts w:ascii="Karla" w:hAnsi="Karla" w:cs="Arvo"/>
                                <w:color w:val="2F9697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Karla" w:hAnsi="Karla" w:cs="Arvo"/>
                                <w:color w:val="2F9697"/>
                              </w:rPr>
                              <w:t>Type Hier…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AEFC3F5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-14.5pt;margin-top:-34.5pt;width:480.7pt;height:690.2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" filled="f" stroked="f">
                <v:textbox>
                  <w:txbxContent>
                    <w:p w14:paraId="52F86C62" w14:textId="59FD648A" w:rsidR="007E29B7" w:rsidRPr="005F2175" w:rsidRDefault="007B3C76" w:rsidP="003D2D35">
                      <w:pPr>
                        <w:rPr>
                          <w:rFonts w:ascii="Karla" w:hAnsi="Karla" w:cs="Arvo"/>
                          <w:color w:val="2F9697"/>
                          <w:sz w:val="26"/>
                          <w:szCs w:val="26"/>
                        </w:rPr>
                      </w:pPr>
                      <w:r>
                        <w:rPr>
                          <w:rFonts w:ascii="Karla" w:hAnsi="Karla" w:cs="Arvo"/>
                          <w:color w:val="2F9697"/>
                        </w:rPr>
                        <w:t>Type Hier…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C5C29">
        <w:drawing>
          <wp:anchor distT="0" distB="0" distL="114300" distR="114300" simplePos="0" relativeHeight="251658240" behindDoc="1" locked="0" layoutInCell="1" allowOverlap="1" wp14:anchorId="1BBD698E" wp14:editId="4C87278E">
            <wp:simplePos x="0" y="0"/>
            <wp:positionH relativeFrom="page">
              <wp:align>right</wp:align>
            </wp:positionH>
            <wp:positionV relativeFrom="paragraph">
              <wp:posOffset>-901427</wp:posOffset>
            </wp:positionV>
            <wp:extent cx="7536470" cy="10658901"/>
            <wp:effectExtent l="0" t="0" r="7620" b="9525"/>
            <wp:wrapNone/>
            <wp:docPr id="146308562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6470" cy="10658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BE2E298" w14:textId="77777777" w:rsidR="003D2D35" w:rsidRDefault="003D2D35" w:rsidP="003D2D35"/>
    <w:p w14:paraId="4A1BE205" w14:textId="77777777" w:rsidR="00A769CE" w:rsidRDefault="00A769CE" w:rsidP="003D2D35"/>
    <w:p w14:paraId="2ABABCF3" w14:textId="77777777" w:rsidR="00BA54F8" w:rsidRDefault="00BA54F8" w:rsidP="003D2D35"/>
    <w:p w14:paraId="7F7532E0" w14:textId="1CCFA8FA" w:rsidR="003D2D35" w:rsidRPr="007B3C76" w:rsidRDefault="00BA54F8" w:rsidP="003D2D35">
      <w:pPr>
        <w:rPr>
          <w:rFonts w:ascii="Karla" w:hAnsi="Karla" w:cs="Arvo"/>
          <w:color w:val="2F9697"/>
          <w:sz w:val="26"/>
          <w:szCs w:val="26"/>
          <w:lang w:val="en-GB"/>
        </w:rPr>
      </w:pPr>
      <w:r>
        <w:br w:type="page"/>
      </w:r>
      <w:bookmarkStart w:id="0" w:name="_Hlk161930385"/>
      <w:r w:rsidR="00083855" w:rsidRPr="00E31F60">
        <w:lastRenderedPageBreak/>
        <w:drawing>
          <wp:anchor distT="0" distB="0" distL="114300" distR="114300" simplePos="0" relativeHeight="251675648" behindDoc="1" locked="0" layoutInCell="1" allowOverlap="1" wp14:anchorId="78054A8C" wp14:editId="7E09E680">
            <wp:simplePos x="0" y="0"/>
            <wp:positionH relativeFrom="page">
              <wp:align>left</wp:align>
            </wp:positionH>
            <wp:positionV relativeFrom="paragraph">
              <wp:posOffset>-902970</wp:posOffset>
            </wp:positionV>
            <wp:extent cx="7536470" cy="10658901"/>
            <wp:effectExtent l="0" t="0" r="7620" b="9525"/>
            <wp:wrapNone/>
            <wp:docPr id="772279891" name="Afbeelding 1" descr="Afbeelding met schermopname, Graphics, grafische vormgeving, ontwerp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2279891" name="Afbeelding 1" descr="Afbeelding met schermopname, Graphics, grafische vormgeving, ontwerp&#10;&#10;Automatisch gegenereerde beschrijvi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6470" cy="10658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sectPr w:rsidR="003D2D35" w:rsidRPr="007B3C76" w:rsidSect="005F217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5AC579F" w14:textId="77777777" w:rsidR="005F2175" w:rsidRDefault="005F2175" w:rsidP="008A1CE0">
      <w:pPr>
        <w:spacing w:after="0" w:line="240" w:lineRule="auto"/>
      </w:pPr>
      <w:r>
        <w:separator/>
      </w:r>
    </w:p>
  </w:endnote>
  <w:endnote w:type="continuationSeparator" w:id="0">
    <w:p w14:paraId="7ECD7A5C" w14:textId="77777777" w:rsidR="005F2175" w:rsidRDefault="005F2175" w:rsidP="008A1C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vo">
    <w:panose1 w:val="02000000000000000000"/>
    <w:charset w:val="00"/>
    <w:family w:val="auto"/>
    <w:pitch w:val="variable"/>
    <w:sig w:usb0="A00000A7" w:usb1="00000041" w:usb2="00000000" w:usb3="00000000" w:csb0="0000011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Karla">
    <w:panose1 w:val="020B0004030503030003"/>
    <w:charset w:val="00"/>
    <w:family w:val="swiss"/>
    <w:pitch w:val="variable"/>
    <w:sig w:usb0="A00000EF" w:usb1="4000205B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AF4638B" w14:textId="77777777" w:rsidR="005F2175" w:rsidRDefault="005F2175" w:rsidP="008A1CE0">
      <w:pPr>
        <w:spacing w:after="0" w:line="240" w:lineRule="auto"/>
      </w:pPr>
      <w:r>
        <w:separator/>
      </w:r>
    </w:p>
  </w:footnote>
  <w:footnote w:type="continuationSeparator" w:id="0">
    <w:p w14:paraId="51A2CF99" w14:textId="77777777" w:rsidR="005F2175" w:rsidRDefault="005F2175" w:rsidP="008A1CE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w14:anchorId="6583E4A6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6pt;height:16pt" o:bullet="t">
        <v:imagedata r:id="rId1" o:title="Asset 5@3x"/>
      </v:shape>
    </w:pict>
  </w:numPicBullet>
  <w:abstractNum w:abstractNumId="0" w15:restartNumberingAfterBreak="0">
    <w:nsid w:val="034C2D2F"/>
    <w:multiLevelType w:val="multilevel"/>
    <w:tmpl w:val="42F8A6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AF5111A"/>
    <w:multiLevelType w:val="hybridMultilevel"/>
    <w:tmpl w:val="EDE891AE"/>
    <w:lvl w:ilvl="0" w:tplc="41FA89D0">
      <w:numFmt w:val="bullet"/>
      <w:lvlText w:val=""/>
      <w:lvlPicBulletId w:val="0"/>
      <w:lvlJc w:val="left"/>
      <w:pPr>
        <w:ind w:left="360" w:hanging="360"/>
      </w:pPr>
      <w:rPr>
        <w:rFonts w:ascii="Symbol" w:eastAsiaTheme="minorHAnsi" w:hAnsi="Symbol" w:cs="Arvo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CC91AEF"/>
    <w:multiLevelType w:val="hybridMultilevel"/>
    <w:tmpl w:val="684CBBA6"/>
    <w:lvl w:ilvl="0" w:tplc="41FA89D0">
      <w:numFmt w:val="bullet"/>
      <w:lvlText w:val=""/>
      <w:lvlPicBulletId w:val="0"/>
      <w:lvlJc w:val="left"/>
      <w:pPr>
        <w:ind w:left="720" w:hanging="360"/>
      </w:pPr>
      <w:rPr>
        <w:rFonts w:ascii="Symbol" w:eastAsiaTheme="minorHAnsi" w:hAnsi="Symbol" w:cs="Arvo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00786C"/>
    <w:multiLevelType w:val="hybridMultilevel"/>
    <w:tmpl w:val="03F62D26"/>
    <w:lvl w:ilvl="0" w:tplc="ACF4AE4C">
      <w:numFmt w:val="bullet"/>
      <w:lvlText w:val="-"/>
      <w:lvlJc w:val="left"/>
      <w:pPr>
        <w:ind w:left="720" w:hanging="360"/>
      </w:pPr>
      <w:rPr>
        <w:rFonts w:ascii="Karla" w:eastAsiaTheme="minorHAnsi" w:hAnsi="Karla" w:cs="Arvo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A23126"/>
    <w:multiLevelType w:val="hybridMultilevel"/>
    <w:tmpl w:val="7A1E4968"/>
    <w:lvl w:ilvl="0" w:tplc="41FA89D0">
      <w:numFmt w:val="bullet"/>
      <w:lvlText w:val=""/>
      <w:lvlPicBulletId w:val="0"/>
      <w:lvlJc w:val="left"/>
      <w:pPr>
        <w:ind w:left="720" w:hanging="360"/>
      </w:pPr>
      <w:rPr>
        <w:rFonts w:ascii="Symbol" w:eastAsiaTheme="minorHAnsi" w:hAnsi="Symbol" w:cs="Arvo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2E56C8"/>
    <w:multiLevelType w:val="multilevel"/>
    <w:tmpl w:val="192636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551A141B"/>
    <w:multiLevelType w:val="hybridMultilevel"/>
    <w:tmpl w:val="D5F6C044"/>
    <w:lvl w:ilvl="0" w:tplc="C1662286">
      <w:numFmt w:val="bullet"/>
      <w:lvlText w:val="-"/>
      <w:lvlJc w:val="left"/>
      <w:pPr>
        <w:ind w:left="720" w:hanging="360"/>
      </w:pPr>
      <w:rPr>
        <w:rFonts w:ascii="Karla" w:eastAsiaTheme="minorHAnsi" w:hAnsi="Karla" w:cs="Arvo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9C228E9"/>
    <w:multiLevelType w:val="hybridMultilevel"/>
    <w:tmpl w:val="7478963E"/>
    <w:lvl w:ilvl="0" w:tplc="7C8CA188">
      <w:numFmt w:val="bullet"/>
      <w:lvlText w:val="-"/>
      <w:lvlJc w:val="left"/>
      <w:pPr>
        <w:ind w:left="720" w:hanging="360"/>
      </w:pPr>
      <w:rPr>
        <w:rFonts w:ascii="Karla" w:eastAsiaTheme="minorHAnsi" w:hAnsi="Karla" w:cs="Arvo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B8D78F0"/>
    <w:multiLevelType w:val="hybridMultilevel"/>
    <w:tmpl w:val="AD4A76DE"/>
    <w:lvl w:ilvl="0" w:tplc="41FA89D0">
      <w:numFmt w:val="bullet"/>
      <w:lvlText w:val=""/>
      <w:lvlPicBulletId w:val="0"/>
      <w:lvlJc w:val="left"/>
      <w:pPr>
        <w:ind w:left="720" w:hanging="360"/>
      </w:pPr>
      <w:rPr>
        <w:rFonts w:ascii="Symbol" w:eastAsiaTheme="minorHAnsi" w:hAnsi="Symbol" w:cs="Arvo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8826CE9"/>
    <w:multiLevelType w:val="multilevel"/>
    <w:tmpl w:val="F5240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79520306"/>
    <w:multiLevelType w:val="hybridMultilevel"/>
    <w:tmpl w:val="AABEE2DA"/>
    <w:lvl w:ilvl="0" w:tplc="41FA89D0">
      <w:numFmt w:val="bullet"/>
      <w:lvlText w:val=""/>
      <w:lvlPicBulletId w:val="0"/>
      <w:lvlJc w:val="left"/>
      <w:pPr>
        <w:ind w:left="720" w:hanging="360"/>
      </w:pPr>
      <w:rPr>
        <w:rFonts w:ascii="Symbol" w:eastAsiaTheme="minorHAnsi" w:hAnsi="Symbol" w:cs="Arvo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36049634">
    <w:abstractNumId w:val="2"/>
  </w:num>
  <w:num w:numId="2" w16cid:durableId="1163662587">
    <w:abstractNumId w:val="1"/>
  </w:num>
  <w:num w:numId="3" w16cid:durableId="66458026">
    <w:abstractNumId w:val="10"/>
  </w:num>
  <w:num w:numId="4" w16cid:durableId="2062048320">
    <w:abstractNumId w:val="8"/>
  </w:num>
  <w:num w:numId="5" w16cid:durableId="776365952">
    <w:abstractNumId w:val="6"/>
  </w:num>
  <w:num w:numId="6" w16cid:durableId="2108117675">
    <w:abstractNumId w:val="7"/>
  </w:num>
  <w:num w:numId="7" w16cid:durableId="1889995898">
    <w:abstractNumId w:val="3"/>
  </w:num>
  <w:num w:numId="8" w16cid:durableId="1208764768">
    <w:abstractNumId w:val="4"/>
  </w:num>
  <w:num w:numId="9" w16cid:durableId="1513372775">
    <w:abstractNumId w:val="5"/>
  </w:num>
  <w:num w:numId="10" w16cid:durableId="1956250910">
    <w:abstractNumId w:val="9"/>
  </w:num>
  <w:num w:numId="11" w16cid:durableId="4835451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attachedTemplate r:id="rId1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2175"/>
    <w:rsid w:val="00083855"/>
    <w:rsid w:val="00263F50"/>
    <w:rsid w:val="00317565"/>
    <w:rsid w:val="003D2D35"/>
    <w:rsid w:val="00431D6F"/>
    <w:rsid w:val="00443E02"/>
    <w:rsid w:val="004B79D6"/>
    <w:rsid w:val="00560791"/>
    <w:rsid w:val="005F2175"/>
    <w:rsid w:val="007B3C76"/>
    <w:rsid w:val="007C5C29"/>
    <w:rsid w:val="007E29B7"/>
    <w:rsid w:val="007F5608"/>
    <w:rsid w:val="008A1CE0"/>
    <w:rsid w:val="009A1127"/>
    <w:rsid w:val="009B4F28"/>
    <w:rsid w:val="00A452F7"/>
    <w:rsid w:val="00A769CE"/>
    <w:rsid w:val="00BA54F8"/>
    <w:rsid w:val="00C37DAE"/>
    <w:rsid w:val="00C52DB3"/>
    <w:rsid w:val="00D40AEC"/>
    <w:rsid w:val="00DA4E3A"/>
    <w:rsid w:val="00E31F60"/>
    <w:rsid w:val="00E57D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1821E556"/>
  <w15:chartTrackingRefBased/>
  <w15:docId w15:val="{13B53D2B-F93D-41C6-B714-5B188E2E16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Pr>
      <w:noProof/>
    </w:rPr>
  </w:style>
  <w:style w:type="paragraph" w:styleId="Kop1">
    <w:name w:val="heading 1"/>
    <w:basedOn w:val="Standaard"/>
    <w:next w:val="Standaard"/>
    <w:link w:val="Kop1Char"/>
    <w:uiPriority w:val="9"/>
    <w:qFormat/>
    <w:rsid w:val="003D2D3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3D2D3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Kop3">
    <w:name w:val="heading 3"/>
    <w:basedOn w:val="Standaard"/>
    <w:next w:val="Standaard"/>
    <w:link w:val="Kop3Char"/>
    <w:uiPriority w:val="9"/>
    <w:unhideWhenUsed/>
    <w:qFormat/>
    <w:rsid w:val="003D2D35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3D2D3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Kop2Char">
    <w:name w:val="Kop 2 Char"/>
    <w:basedOn w:val="Standaardalinea-lettertype"/>
    <w:link w:val="Kop2"/>
    <w:uiPriority w:val="9"/>
    <w:rsid w:val="003D2D3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Kop3Char">
    <w:name w:val="Kop 3 Char"/>
    <w:basedOn w:val="Standaardalinea-lettertype"/>
    <w:link w:val="Kop3"/>
    <w:uiPriority w:val="9"/>
    <w:rsid w:val="003D2D35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Titel">
    <w:name w:val="Title"/>
    <w:basedOn w:val="Standaard"/>
    <w:next w:val="Standaard"/>
    <w:link w:val="TitelChar"/>
    <w:uiPriority w:val="10"/>
    <w:qFormat/>
    <w:rsid w:val="003D2D35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3D2D3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Lijstalinea">
    <w:name w:val="List Paragraph"/>
    <w:basedOn w:val="Standaard"/>
    <w:uiPriority w:val="34"/>
    <w:qFormat/>
    <w:rsid w:val="003D2D35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083855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083855"/>
    <w:rPr>
      <w:color w:val="605E5C"/>
      <w:shd w:val="clear" w:color="auto" w:fill="E1DFDD"/>
    </w:rPr>
  </w:style>
  <w:style w:type="paragraph" w:styleId="Koptekst">
    <w:name w:val="header"/>
    <w:basedOn w:val="Standaard"/>
    <w:link w:val="KoptekstChar"/>
    <w:uiPriority w:val="99"/>
    <w:unhideWhenUsed/>
    <w:rsid w:val="008A1C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8A1CE0"/>
    <w:rPr>
      <w:noProof/>
    </w:rPr>
  </w:style>
  <w:style w:type="paragraph" w:styleId="Voettekst">
    <w:name w:val="footer"/>
    <w:basedOn w:val="Standaard"/>
    <w:link w:val="VoettekstChar"/>
    <w:uiPriority w:val="99"/>
    <w:unhideWhenUsed/>
    <w:rsid w:val="008A1C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8A1CE0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298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710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468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217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9136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21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415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226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829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58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9299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18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072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8915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3675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5659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39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7574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1375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1155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6158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078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62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4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77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263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01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314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344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sv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image" Target="media/image4.sv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sv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eber%20Tielrooy\AppData\Local\Microsoft\Windows\INetCache\Content.Outlook\PAG7LD3X\Informatie%20lancering%20en%20uitrol%20Lets%20meet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7E3B53-5E15-44DC-8FC7-500CC3D2C9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Informatie lancering en uitrol Lets meet</Template>
  <TotalTime>2</TotalTime>
  <Pages>3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Heber Tielrooy</dc:creator>
  <cp:keywords/>
  <dc:description/>
  <cp:lastModifiedBy>Heber Tielrooy</cp:lastModifiedBy>
  <cp:revision>2</cp:revision>
  <dcterms:created xsi:type="dcterms:W3CDTF">2024-04-03T09:53:00Z</dcterms:created>
  <dcterms:modified xsi:type="dcterms:W3CDTF">2024-04-03T09:53:00Z</dcterms:modified>
</cp:coreProperties>
</file>